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95EE" w14:textId="77777777" w:rsidR="000A1173" w:rsidRPr="00381419" w:rsidRDefault="00BF4C11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14:paraId="6D559D81" w14:textId="77777777"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14:paraId="08885A19" w14:textId="77777777" w:rsidR="00C470E1" w:rsidRDefault="00C470E1" w:rsidP="000A1173">
      <w:pPr>
        <w:ind w:left="9214"/>
        <w:jc w:val="center"/>
        <w:rPr>
          <w:sz w:val="24"/>
          <w:szCs w:val="24"/>
        </w:rPr>
      </w:pPr>
    </w:p>
    <w:p w14:paraId="71F52AD9" w14:textId="77777777"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proofErr w:type="gramStart"/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</w:t>
      </w:r>
      <w:r w:rsidR="00ED292C">
        <w:rPr>
          <w:sz w:val="24"/>
          <w:szCs w:val="24"/>
        </w:rPr>
        <w:t>_______</w:t>
      </w:r>
      <w:proofErr w:type="gramEnd"/>
    </w:p>
    <w:p w14:paraId="6579C8C1" w14:textId="77777777"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14:paraId="6EAA3F3E" w14:textId="77777777" w:rsidR="002C12E1" w:rsidRDefault="002C12E1" w:rsidP="000022CD">
      <w:pPr>
        <w:ind w:left="10065"/>
        <w:jc w:val="center"/>
        <w:rPr>
          <w:sz w:val="26"/>
          <w:szCs w:val="26"/>
        </w:rPr>
      </w:pPr>
    </w:p>
    <w:p w14:paraId="0C17931F" w14:textId="77777777"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14:paraId="7F73BB2A" w14:textId="3520E2FC"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 xml:space="preserve">ского округа </w:t>
      </w:r>
      <w:proofErr w:type="spellStart"/>
      <w:r w:rsidR="00615B09">
        <w:rPr>
          <w:sz w:val="26"/>
          <w:szCs w:val="26"/>
        </w:rPr>
        <w:t>Кинель</w:t>
      </w:r>
      <w:proofErr w:type="spellEnd"/>
      <w:r w:rsidR="00615B09">
        <w:rPr>
          <w:sz w:val="26"/>
          <w:szCs w:val="26"/>
        </w:rPr>
        <w:t xml:space="preserve"> на 20</w:t>
      </w:r>
      <w:r w:rsidR="001079C0">
        <w:rPr>
          <w:sz w:val="26"/>
          <w:szCs w:val="26"/>
        </w:rPr>
        <w:t>25</w:t>
      </w:r>
      <w:r w:rsidR="00615B09">
        <w:rPr>
          <w:sz w:val="26"/>
          <w:szCs w:val="26"/>
        </w:rPr>
        <w:t>-202</w:t>
      </w:r>
      <w:r w:rsidR="001079C0">
        <w:rPr>
          <w:sz w:val="26"/>
          <w:szCs w:val="26"/>
        </w:rPr>
        <w:t>9</w:t>
      </w:r>
      <w:r w:rsidR="000022CD" w:rsidRPr="00381419">
        <w:rPr>
          <w:sz w:val="26"/>
          <w:szCs w:val="26"/>
        </w:rPr>
        <w:t xml:space="preserve"> годы»</w:t>
      </w:r>
    </w:p>
    <w:p w14:paraId="15E02F39" w14:textId="77777777" w:rsidR="00EE45C5" w:rsidRDefault="00EE45C5" w:rsidP="00334C54">
      <w:pPr>
        <w:ind w:left="9781"/>
        <w:jc w:val="center"/>
        <w:rPr>
          <w:szCs w:val="28"/>
        </w:rPr>
      </w:pPr>
    </w:p>
    <w:p w14:paraId="4DDC92DA" w14:textId="77777777" w:rsidR="008E7792" w:rsidRDefault="008E7792" w:rsidP="00334C54">
      <w:pPr>
        <w:ind w:left="9781"/>
        <w:jc w:val="center"/>
        <w:rPr>
          <w:szCs w:val="28"/>
        </w:rPr>
      </w:pPr>
    </w:p>
    <w:p w14:paraId="01D057B1" w14:textId="77777777" w:rsidR="002C12E1" w:rsidRDefault="002C12E1" w:rsidP="00334C54">
      <w:pPr>
        <w:jc w:val="center"/>
        <w:rPr>
          <w:b/>
          <w:szCs w:val="28"/>
        </w:rPr>
      </w:pPr>
    </w:p>
    <w:p w14:paraId="30C0C74A" w14:textId="77777777" w:rsidR="002C12E1" w:rsidRDefault="002C12E1" w:rsidP="00334C54">
      <w:pPr>
        <w:jc w:val="center"/>
        <w:rPr>
          <w:b/>
          <w:szCs w:val="28"/>
        </w:rPr>
      </w:pPr>
    </w:p>
    <w:p w14:paraId="54806603" w14:textId="77777777"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14:paraId="5CD665CB" w14:textId="1906A67F"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1413FA">
        <w:rPr>
          <w:b/>
          <w:szCs w:val="28"/>
        </w:rPr>
        <w:t xml:space="preserve">ского округа </w:t>
      </w:r>
      <w:proofErr w:type="spellStart"/>
      <w:r w:rsidR="001413FA">
        <w:rPr>
          <w:b/>
          <w:szCs w:val="28"/>
        </w:rPr>
        <w:t>Кинель</w:t>
      </w:r>
      <w:proofErr w:type="spellEnd"/>
      <w:r w:rsidR="001413FA">
        <w:rPr>
          <w:b/>
          <w:szCs w:val="28"/>
        </w:rPr>
        <w:t xml:space="preserve"> на 2025-2029</w:t>
      </w:r>
      <w:r w:rsidRPr="000022CD">
        <w:rPr>
          <w:b/>
          <w:szCs w:val="28"/>
        </w:rPr>
        <w:t xml:space="preserve"> годы»</w:t>
      </w:r>
    </w:p>
    <w:p w14:paraId="280BFB62" w14:textId="77777777" w:rsidR="00937ED9" w:rsidRDefault="00937ED9" w:rsidP="00937ED9">
      <w:pPr>
        <w:jc w:val="center"/>
        <w:rPr>
          <w:b/>
          <w:szCs w:val="28"/>
        </w:rPr>
      </w:pPr>
    </w:p>
    <w:tbl>
      <w:tblPr>
        <w:tblW w:w="22230" w:type="dxa"/>
        <w:tblInd w:w="52" w:type="dxa"/>
        <w:tblLook w:val="04A0" w:firstRow="1" w:lastRow="0" w:firstColumn="1" w:lastColumn="0" w:noHBand="0" w:noVBand="1"/>
      </w:tblPr>
      <w:tblGrid>
        <w:gridCol w:w="594"/>
        <w:gridCol w:w="3573"/>
        <w:gridCol w:w="1600"/>
        <w:gridCol w:w="983"/>
        <w:gridCol w:w="1127"/>
        <w:gridCol w:w="1119"/>
        <w:gridCol w:w="1096"/>
        <w:gridCol w:w="1126"/>
        <w:gridCol w:w="1180"/>
        <w:gridCol w:w="937"/>
        <w:gridCol w:w="1126"/>
        <w:gridCol w:w="1119"/>
        <w:gridCol w:w="1080"/>
        <w:gridCol w:w="1126"/>
        <w:gridCol w:w="1119"/>
        <w:gridCol w:w="1080"/>
        <w:gridCol w:w="1126"/>
        <w:gridCol w:w="1119"/>
      </w:tblGrid>
      <w:tr w:rsidR="000D2F1C" w14:paraId="1A2F8A2B" w14:textId="77777777" w:rsidTr="000D2F1C">
        <w:trPr>
          <w:trHeight w:val="450"/>
        </w:trPr>
        <w:tc>
          <w:tcPr>
            <w:tcW w:w="22230" w:type="dxa"/>
            <w:gridSpan w:val="18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6E6544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 xml:space="preserve">Перечень программных мероприятий муниципальной программы городского округа </w:t>
            </w:r>
            <w:proofErr w:type="spellStart"/>
            <w:r>
              <w:t>Кинель</w:t>
            </w:r>
            <w:proofErr w:type="spellEnd"/>
            <w:r>
              <w:t xml:space="preserve"> Самарской области   «Модернизация объектов коммунальной инфраструктуры городского округа </w:t>
            </w:r>
            <w:proofErr w:type="spellStart"/>
            <w:r>
              <w:t>Кинель</w:t>
            </w:r>
            <w:proofErr w:type="spellEnd"/>
            <w:r>
              <w:t xml:space="preserve"> на 2025-2029 годы»</w:t>
            </w:r>
          </w:p>
        </w:tc>
      </w:tr>
      <w:tr w:rsidR="000D2F1C" w14:paraId="6736D610" w14:textId="77777777" w:rsidTr="000D2F1C">
        <w:trPr>
          <w:trHeight w:val="315"/>
        </w:trPr>
        <w:tc>
          <w:tcPr>
            <w:tcW w:w="22230" w:type="dxa"/>
            <w:gridSpan w:val="1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D44A65" w14:textId="77777777" w:rsidR="000D2F1C" w:rsidRDefault="000D2F1C">
            <w:pPr>
              <w:rPr>
                <w:sz w:val="24"/>
                <w:szCs w:val="24"/>
              </w:rPr>
            </w:pPr>
          </w:p>
        </w:tc>
      </w:tr>
      <w:tr w:rsidR="000D2F1C" w14:paraId="09E0507D" w14:textId="77777777" w:rsidTr="000D2F1C">
        <w:trPr>
          <w:trHeight w:val="315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07B1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F002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Наименование мероприятия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6D59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ГРБС</w:t>
            </w:r>
          </w:p>
        </w:tc>
        <w:tc>
          <w:tcPr>
            <w:tcW w:w="164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A308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0D2F1C" w14:paraId="335B39C9" w14:textId="77777777" w:rsidTr="000D2F1C">
        <w:trPr>
          <w:trHeight w:val="31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7212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1241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08E0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5B3C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2025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C8D1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2026 год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C05B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2027 год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595F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2028 год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6429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2029 год</w:t>
            </w:r>
          </w:p>
        </w:tc>
      </w:tr>
      <w:tr w:rsidR="000D2F1C" w14:paraId="6F71790B" w14:textId="77777777" w:rsidTr="000D2F1C">
        <w:trPr>
          <w:trHeight w:val="54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9309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A7E6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DE0C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54BE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C375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2F75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47B6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F167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BF8E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7AD5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2BD3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0D74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DFC6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9774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25E4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7320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3731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1EDA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</w:tr>
      <w:tr w:rsidR="000D2F1C" w14:paraId="7F315BAE" w14:textId="77777777" w:rsidTr="000D2F1C">
        <w:trPr>
          <w:trHeight w:val="108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91C1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9592" w14:textId="77777777" w:rsidR="000D2F1C" w:rsidRDefault="000D2F1C">
            <w:pPr>
              <w:rPr>
                <w:sz w:val="20"/>
              </w:rPr>
            </w:pPr>
            <w:r>
              <w:rPr>
                <w:sz w:val="20"/>
              </w:rPr>
              <w:t xml:space="preserve">Проектирование  и реконструкция </w:t>
            </w:r>
            <w:proofErr w:type="gramStart"/>
            <w:r>
              <w:rPr>
                <w:sz w:val="20"/>
              </w:rPr>
              <w:t>строящихся</w:t>
            </w:r>
            <w:proofErr w:type="gramEnd"/>
            <w:r>
              <w:rPr>
                <w:sz w:val="20"/>
              </w:rPr>
              <w:t xml:space="preserve"> НФС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D0A4" w14:textId="77777777" w:rsidR="000D2F1C" w:rsidRDefault="000D2F1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УАиГ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EBC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41F0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599,0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509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270B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8C6B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99E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BD4A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8F76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5199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291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D870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FC2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5318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8627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6195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0D2F1C" w14:paraId="5238D4C3" w14:textId="77777777" w:rsidTr="000D2F1C">
        <w:trPr>
          <w:trHeight w:val="58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1826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3FE5" w14:textId="77777777" w:rsidR="000D2F1C" w:rsidRDefault="000D2F1C">
            <w:pPr>
              <w:rPr>
                <w:sz w:val="20"/>
              </w:rPr>
            </w:pPr>
            <w:r>
              <w:rPr>
                <w:sz w:val="20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2915" w14:textId="77777777" w:rsidR="000D2F1C" w:rsidRDefault="000D2F1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УАиГ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CBE5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489,6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CBA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489,6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DAF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AF6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2BA2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DED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853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AE3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004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4EE8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850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13B2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4617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C390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48A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0D2F1C" w14:paraId="1814044E" w14:textId="77777777" w:rsidTr="000D2F1C">
        <w:trPr>
          <w:trHeight w:val="82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145B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C6E4" w14:textId="399BAF0B" w:rsidR="000D2F1C" w:rsidRDefault="00584137" w:rsidP="00584137">
            <w:pPr>
              <w:rPr>
                <w:color w:val="000000"/>
                <w:sz w:val="20"/>
              </w:rPr>
            </w:pPr>
            <w:r w:rsidRPr="00584137">
              <w:rPr>
                <w:color w:val="000000"/>
                <w:sz w:val="20"/>
              </w:rPr>
              <w:t>Подготовка технической документации, прочие работы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FEE1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городского округа</w:t>
            </w:r>
            <w:bookmarkStart w:id="0" w:name="_GoBack"/>
            <w:bookmarkEnd w:id="0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E6B6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C063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81D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C457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1B45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DB7E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37C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BB2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38AA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95A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A426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0B1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320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E063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EA4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0D2F1C" w14:paraId="6AF895CB" w14:textId="77777777" w:rsidTr="000D2F1C">
        <w:trPr>
          <w:trHeight w:val="645"/>
        </w:trPr>
        <w:tc>
          <w:tcPr>
            <w:tcW w:w="4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D065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ИТОГО по Программе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850A" w14:textId="77777777" w:rsidR="000D2F1C" w:rsidRDefault="000D2F1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2 588,6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9C02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1 588,6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EE96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1 588,6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E5FC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A0D5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CC44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3215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2040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222C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D38A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4200" w14:textId="77777777" w:rsidR="000D2F1C" w:rsidRDefault="000D2F1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F749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539B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41F8" w14:textId="77777777" w:rsidR="000D2F1C" w:rsidRDefault="000D2F1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86B6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AFC2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</w:tr>
    </w:tbl>
    <w:p w14:paraId="2F2E07AA" w14:textId="12433E35" w:rsidR="001413FA" w:rsidRDefault="001413FA" w:rsidP="00937ED9">
      <w:pPr>
        <w:rPr>
          <w:sz w:val="24"/>
          <w:szCs w:val="28"/>
        </w:rPr>
      </w:pPr>
    </w:p>
    <w:p w14:paraId="6D4D072A" w14:textId="77777777"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proofErr w:type="spellStart"/>
      <w:r>
        <w:rPr>
          <w:sz w:val="24"/>
          <w:szCs w:val="28"/>
        </w:rPr>
        <w:t>УАиГ</w:t>
      </w:r>
      <w:proofErr w:type="spellEnd"/>
      <w:r>
        <w:rPr>
          <w:sz w:val="24"/>
          <w:szCs w:val="28"/>
        </w:rPr>
        <w:t xml:space="preserve"> – Управление архитектуры и градостроительства администрации городского округа Кинель Самарской области</w:t>
      </w:r>
      <w:proofErr w:type="gramStart"/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  <w:proofErr w:type="gramEnd"/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4AB8F" w14:textId="77777777" w:rsidR="00634270" w:rsidRDefault="00634270" w:rsidP="00F04F24">
      <w:r>
        <w:separator/>
      </w:r>
    </w:p>
  </w:endnote>
  <w:endnote w:type="continuationSeparator" w:id="0">
    <w:p w14:paraId="391B4B73" w14:textId="77777777" w:rsidR="00634270" w:rsidRDefault="00634270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9D1AF" w14:textId="77777777" w:rsidR="00634270" w:rsidRDefault="00634270" w:rsidP="00F04F24">
      <w:r>
        <w:separator/>
      </w:r>
    </w:p>
  </w:footnote>
  <w:footnote w:type="continuationSeparator" w:id="0">
    <w:p w14:paraId="4AE3E4C0" w14:textId="77777777" w:rsidR="00634270" w:rsidRDefault="00634270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2F1C"/>
    <w:rsid w:val="000D6438"/>
    <w:rsid w:val="000D6507"/>
    <w:rsid w:val="000D71D7"/>
    <w:rsid w:val="000D76F2"/>
    <w:rsid w:val="000E266C"/>
    <w:rsid w:val="000E4048"/>
    <w:rsid w:val="000E76CA"/>
    <w:rsid w:val="000E78C6"/>
    <w:rsid w:val="000E7A63"/>
    <w:rsid w:val="000F04A2"/>
    <w:rsid w:val="000F0F0A"/>
    <w:rsid w:val="000F1BD3"/>
    <w:rsid w:val="000F32A5"/>
    <w:rsid w:val="000F4ED2"/>
    <w:rsid w:val="000F6B5B"/>
    <w:rsid w:val="000F6D08"/>
    <w:rsid w:val="0010059D"/>
    <w:rsid w:val="00101069"/>
    <w:rsid w:val="0010178F"/>
    <w:rsid w:val="0010497C"/>
    <w:rsid w:val="00105118"/>
    <w:rsid w:val="0010660D"/>
    <w:rsid w:val="001079C0"/>
    <w:rsid w:val="001100E4"/>
    <w:rsid w:val="00113D6F"/>
    <w:rsid w:val="00116E15"/>
    <w:rsid w:val="00127449"/>
    <w:rsid w:val="0013518B"/>
    <w:rsid w:val="0014093D"/>
    <w:rsid w:val="001413FA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01D"/>
    <w:rsid w:val="001A0EDE"/>
    <w:rsid w:val="001A245D"/>
    <w:rsid w:val="001A3532"/>
    <w:rsid w:val="001A3F73"/>
    <w:rsid w:val="001B07A5"/>
    <w:rsid w:val="001B2018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E775B"/>
    <w:rsid w:val="001F0711"/>
    <w:rsid w:val="001F23E8"/>
    <w:rsid w:val="002002F4"/>
    <w:rsid w:val="002022A7"/>
    <w:rsid w:val="00202721"/>
    <w:rsid w:val="0020313C"/>
    <w:rsid w:val="002038C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6D17"/>
    <w:rsid w:val="002B7155"/>
    <w:rsid w:val="002C01A3"/>
    <w:rsid w:val="002C12E1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3BDF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2CFD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1AEC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137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1FFC"/>
    <w:rsid w:val="005C44D8"/>
    <w:rsid w:val="005C4996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16617"/>
    <w:rsid w:val="006228F6"/>
    <w:rsid w:val="00622D74"/>
    <w:rsid w:val="00623851"/>
    <w:rsid w:val="00623C2B"/>
    <w:rsid w:val="00624837"/>
    <w:rsid w:val="006265E0"/>
    <w:rsid w:val="00632013"/>
    <w:rsid w:val="006326C4"/>
    <w:rsid w:val="00632B99"/>
    <w:rsid w:val="00632D71"/>
    <w:rsid w:val="00634270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140BE"/>
    <w:rsid w:val="007223E8"/>
    <w:rsid w:val="00725CA2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6C4F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E7792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14569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055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02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5B2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16C"/>
    <w:rsid w:val="00CD1D0C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6B8"/>
    <w:rsid w:val="00E12ACF"/>
    <w:rsid w:val="00E13252"/>
    <w:rsid w:val="00E20D1F"/>
    <w:rsid w:val="00E20FD5"/>
    <w:rsid w:val="00E2208F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14E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0E74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68D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142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B7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56324-E5F2-41EF-9056-FC0433A5A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27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root</cp:lastModifiedBy>
  <cp:revision>13</cp:revision>
  <cp:lastPrinted>2025-12-24T06:28:00Z</cp:lastPrinted>
  <dcterms:created xsi:type="dcterms:W3CDTF">2023-12-21T12:22:00Z</dcterms:created>
  <dcterms:modified xsi:type="dcterms:W3CDTF">2025-12-24T06:32:00Z</dcterms:modified>
</cp:coreProperties>
</file>